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DE1823" w:rsidRPr="00DE1823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DE1823" w:rsidRPr="00AF49A3" w:rsidTr="008B4051">
        <w:trPr>
          <w:jc w:val="center"/>
        </w:trPr>
        <w:tc>
          <w:tcPr>
            <w:tcW w:w="3049" w:type="dxa"/>
            <w:vAlign w:val="center"/>
          </w:tcPr>
          <w:p w:rsidR="00DE1823" w:rsidRPr="00DE1823" w:rsidRDefault="00DE1823" w:rsidP="00DE182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Слудинская водопроводная станция</w:t>
            </w:r>
          </w:p>
        </w:tc>
        <w:tc>
          <w:tcPr>
            <w:tcW w:w="3686" w:type="dxa"/>
            <w:vAlign w:val="center"/>
          </w:tcPr>
          <w:p w:rsidR="00DE1823" w:rsidRPr="00063DF1" w:rsidRDefault="00DE182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E1823" w:rsidRPr="00063DF1" w:rsidRDefault="00DE182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E1823" w:rsidRPr="00063DF1" w:rsidRDefault="00DE182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E1823" w:rsidRPr="00063DF1" w:rsidRDefault="00DE182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E1823" w:rsidRPr="00063DF1" w:rsidRDefault="00DE1823" w:rsidP="00DB70BA">
            <w:pPr>
              <w:pStyle w:val="aa"/>
            </w:pPr>
          </w:p>
        </w:tc>
      </w:tr>
      <w:tr w:rsidR="006F63E2" w:rsidRPr="00AF49A3" w:rsidTr="008B4051">
        <w:trPr>
          <w:jc w:val="center"/>
        </w:trPr>
        <w:tc>
          <w:tcPr>
            <w:tcW w:w="3049" w:type="dxa"/>
            <w:vAlign w:val="center"/>
          </w:tcPr>
          <w:p w:rsidR="006F63E2" w:rsidRPr="00DE1823" w:rsidRDefault="006F63E2" w:rsidP="00DE1823">
            <w:pPr>
              <w:pStyle w:val="aa"/>
              <w:jc w:val="left"/>
            </w:pPr>
            <w:r>
              <w:t>1. Коагулянщик</w:t>
            </w:r>
          </w:p>
        </w:tc>
        <w:tc>
          <w:tcPr>
            <w:tcW w:w="3686" w:type="dxa"/>
            <w:vAlign w:val="center"/>
          </w:tcPr>
          <w:p w:rsidR="006F63E2" w:rsidRPr="00063DF1" w:rsidRDefault="006F63E2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6F63E2" w:rsidRPr="00063DF1" w:rsidRDefault="006F63E2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6F63E2" w:rsidRDefault="006F63E2">
            <w:pPr>
              <w:pStyle w:val="aa"/>
            </w:pPr>
            <w:r>
              <w:t>3 квартал</w:t>
            </w:r>
          </w:p>
          <w:p w:rsidR="006F63E2" w:rsidRDefault="006F63E2">
            <w:pPr>
              <w:pStyle w:val="aa"/>
            </w:pPr>
            <w:r>
              <w:t>2019 года</w:t>
            </w:r>
          </w:p>
        </w:tc>
        <w:tc>
          <w:tcPr>
            <w:tcW w:w="3294" w:type="dxa"/>
            <w:vAlign w:val="center"/>
          </w:tcPr>
          <w:p w:rsidR="006F63E2" w:rsidRDefault="006F63E2">
            <w:pPr>
              <w:pStyle w:val="aa"/>
            </w:pPr>
            <w:r>
              <w:rPr>
                <w:b/>
              </w:rPr>
              <w:t>Слудинская водопроводная станция</w:t>
            </w:r>
            <w:bookmarkStart w:id="1" w:name="_GoBack"/>
            <w:bookmarkEnd w:id="1"/>
          </w:p>
        </w:tc>
        <w:tc>
          <w:tcPr>
            <w:tcW w:w="1315" w:type="dxa"/>
            <w:vAlign w:val="center"/>
          </w:tcPr>
          <w:p w:rsidR="006F63E2" w:rsidRPr="00063DF1" w:rsidRDefault="006F63E2" w:rsidP="00DB70BA">
            <w:pPr>
              <w:pStyle w:val="aa"/>
            </w:pPr>
          </w:p>
        </w:tc>
      </w:tr>
    </w:tbl>
    <w:p w:rsidR="00DB70BA" w:rsidRDefault="00DB70BA" w:rsidP="00DB70BA"/>
    <w:p w:rsidR="00DB70BA" w:rsidRPr="0016548D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DE1823">
          <w:rPr>
            <w:rStyle w:val="a9"/>
          </w:rPr>
          <w:t>25.03.2019</w:t>
        </w:r>
      </w:fldSimple>
      <w:r w:rsidR="00FD5E7D">
        <w:rPr>
          <w:rStyle w:val="a9"/>
          <w:lang w:val="en-US"/>
        </w:rPr>
        <w:t> </w:t>
      </w:r>
    </w:p>
    <w:p w:rsidR="0065289A" w:rsidRPr="0016548D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604A75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604A75" w:rsidRPr="004E51DC" w:rsidRDefault="00604A75" w:rsidP="004B5846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604A75" w:rsidRPr="004E51DC" w:rsidRDefault="00604A75" w:rsidP="004B5846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04A75" w:rsidRPr="004E51DC" w:rsidRDefault="00604A75" w:rsidP="004B5846">
            <w:pPr>
              <w:pStyle w:val="aa"/>
            </w:pPr>
          </w:p>
        </w:tc>
        <w:tc>
          <w:tcPr>
            <w:tcW w:w="284" w:type="dxa"/>
            <w:vAlign w:val="bottom"/>
          </w:tcPr>
          <w:p w:rsidR="00604A75" w:rsidRPr="004E51DC" w:rsidRDefault="00604A75" w:rsidP="004B5846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04A75" w:rsidRPr="004E51DC" w:rsidRDefault="00604A75" w:rsidP="004B5846">
            <w:pPr>
              <w:pStyle w:val="aa"/>
            </w:pPr>
            <w:r>
              <w:t>Давыдов С.А.</w:t>
            </w:r>
          </w:p>
        </w:tc>
        <w:tc>
          <w:tcPr>
            <w:tcW w:w="284" w:type="dxa"/>
            <w:vAlign w:val="bottom"/>
          </w:tcPr>
          <w:p w:rsidR="00604A75" w:rsidRPr="004E51DC" w:rsidRDefault="00604A7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04A75" w:rsidRPr="004E51DC" w:rsidRDefault="00604A75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DE182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E1823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E1823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DE182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E1823" w:rsidRPr="00DE1823" w:rsidTr="00DE182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</w:tr>
      <w:tr w:rsidR="00DE1823" w:rsidRPr="00DE1823" w:rsidTr="00DE182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(дата)</w:t>
            </w:r>
          </w:p>
        </w:tc>
      </w:tr>
      <w:tr w:rsidR="00DE1823" w:rsidRPr="00DE1823" w:rsidTr="00DE182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</w:tr>
      <w:tr w:rsidR="00DE1823" w:rsidRPr="00DE1823" w:rsidTr="00DE182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(дата)</w:t>
            </w:r>
          </w:p>
        </w:tc>
      </w:tr>
      <w:tr w:rsidR="00DE1823" w:rsidRPr="00DE1823" w:rsidTr="00DE182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</w:tr>
      <w:tr w:rsidR="00DE1823" w:rsidRPr="00DE1823" w:rsidTr="00DE182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(дата)</w:t>
            </w:r>
          </w:p>
        </w:tc>
      </w:tr>
      <w:tr w:rsidR="00DE1823" w:rsidRPr="00DE1823" w:rsidTr="00DE182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 Отдела охраны труда и промы</w:t>
            </w:r>
            <w:r>
              <w:t>ш</w:t>
            </w:r>
            <w:r>
              <w:t>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16548D">
            <w:pPr>
              <w:pStyle w:val="aa"/>
            </w:pPr>
            <w:r>
              <w:t xml:space="preserve">Скоморохова </w:t>
            </w:r>
            <w:r w:rsidR="0016548D">
              <w:t>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</w:tr>
      <w:tr w:rsidR="00DE1823" w:rsidRPr="00DE1823" w:rsidTr="00DE182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(дата)</w:t>
            </w:r>
          </w:p>
        </w:tc>
      </w:tr>
      <w:tr w:rsidR="00DE1823" w:rsidRPr="00DE1823" w:rsidTr="00DE182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  <w:r>
              <w:t>Начальник Нагорного цеха водосна</w:t>
            </w:r>
            <w:r>
              <w:t>б</w:t>
            </w:r>
            <w:r>
              <w:t xml:space="preserve">жения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  <w:r>
              <w:t>Панков Д.В.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823" w:rsidRPr="00DE1823" w:rsidRDefault="00DE1823" w:rsidP="009D6532">
            <w:pPr>
              <w:pStyle w:val="aa"/>
            </w:pPr>
          </w:p>
        </w:tc>
      </w:tr>
      <w:tr w:rsidR="00DE1823" w:rsidRPr="00DE1823" w:rsidTr="00DE182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1823" w:rsidRPr="00DE1823" w:rsidRDefault="00DE1823" w:rsidP="009D6532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lastRenderedPageBreak/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DE1823" w:rsidTr="00DE1823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E1823" w:rsidRDefault="00DE1823" w:rsidP="00C45714">
            <w:pPr>
              <w:pStyle w:val="aa"/>
            </w:pPr>
            <w:r w:rsidRPr="00DE1823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E1823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E1823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E1823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E1823" w:rsidRDefault="00DE1823" w:rsidP="00C45714">
            <w:pPr>
              <w:pStyle w:val="aa"/>
            </w:pPr>
            <w:r w:rsidRPr="00DE1823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E1823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E1823" w:rsidRDefault="00DE1823" w:rsidP="00C45714">
            <w:pPr>
              <w:pStyle w:val="aa"/>
            </w:pPr>
            <w:r>
              <w:t>25.03.2019</w:t>
            </w:r>
          </w:p>
        </w:tc>
      </w:tr>
      <w:tr w:rsidR="00C45714" w:rsidRPr="00DE1823" w:rsidTr="00DE1823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DE1823" w:rsidRDefault="00DE1823" w:rsidP="00C45714">
            <w:pPr>
              <w:pStyle w:val="aa"/>
              <w:rPr>
                <w:b/>
                <w:vertAlign w:val="superscript"/>
              </w:rPr>
            </w:pPr>
            <w:r w:rsidRPr="00DE182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DE1823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DE1823" w:rsidRDefault="00DE1823" w:rsidP="00C45714">
            <w:pPr>
              <w:pStyle w:val="aa"/>
              <w:rPr>
                <w:b/>
                <w:vertAlign w:val="superscript"/>
              </w:rPr>
            </w:pPr>
            <w:r w:rsidRPr="00DE18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DE1823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DE1823" w:rsidRDefault="00DE1823" w:rsidP="00C45714">
            <w:pPr>
              <w:pStyle w:val="aa"/>
              <w:rPr>
                <w:b/>
                <w:vertAlign w:val="superscript"/>
              </w:rPr>
            </w:pPr>
            <w:r w:rsidRPr="00DE18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DE1823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DE1823" w:rsidRDefault="00DE1823" w:rsidP="00C45714">
            <w:pPr>
              <w:pStyle w:val="aa"/>
              <w:rPr>
                <w:vertAlign w:val="superscript"/>
              </w:rPr>
            </w:pPr>
            <w:r w:rsidRPr="00DE1823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5AF" w:rsidRPr="00DE1823" w:rsidRDefault="005A75AF" w:rsidP="00DE1823">
      <w:r>
        <w:separator/>
      </w:r>
    </w:p>
  </w:endnote>
  <w:endnote w:type="continuationSeparator" w:id="1">
    <w:p w:rsidR="005A75AF" w:rsidRPr="00DE1823" w:rsidRDefault="005A75AF" w:rsidP="00DE1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823" w:rsidRDefault="00DE182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823" w:rsidRDefault="00DE1823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823" w:rsidRDefault="00DE182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5AF" w:rsidRPr="00DE1823" w:rsidRDefault="005A75AF" w:rsidP="00DE1823">
      <w:r>
        <w:separator/>
      </w:r>
    </w:p>
  </w:footnote>
  <w:footnote w:type="continuationSeparator" w:id="1">
    <w:p w:rsidR="005A75AF" w:rsidRPr="00DE1823" w:rsidRDefault="005A75AF" w:rsidP="00DE18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823" w:rsidRDefault="00DE182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823" w:rsidRDefault="00DE1823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823" w:rsidRDefault="00DE1823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boss_fio" w:val=" Дурягин Александр Иванович"/>
    <w:docVar w:name="ceh_info" w:val=" Открытое Акционерное Общество &quot;Нижегородский водоканал&quot; "/>
    <w:docVar w:name="doc_type" w:val="6"/>
    <w:docVar w:name="fill_date" w:val="25.03.2019"/>
    <w:docVar w:name="org_guid" w:val="0D29FC5EE7FC4502BB37AF46480B43CA"/>
    <w:docVar w:name="org_id" w:val="5"/>
    <w:docVar w:name="org_name" w:val="     "/>
    <w:docVar w:name="pers_guids" w:val="703822C992EB45EA91445575C8AA7C3E@049-147-784-89"/>
    <w:docVar w:name="pers_snils" w:val="703822C992EB45EA91445575C8AA7C3E@049-147-784-89"/>
    <w:docVar w:name="pred_dolg" w:val="Заместитель генерального директора по безопасности"/>
    <w:docVar w:name="pred_fio" w:val=" Дубков В.В.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DE1823"/>
    <w:rsid w:val="0002033E"/>
    <w:rsid w:val="00024EAC"/>
    <w:rsid w:val="00056BFC"/>
    <w:rsid w:val="0007776A"/>
    <w:rsid w:val="00093D2E"/>
    <w:rsid w:val="000C5130"/>
    <w:rsid w:val="0016548D"/>
    <w:rsid w:val="00196135"/>
    <w:rsid w:val="001A7AC3"/>
    <w:rsid w:val="001B06AD"/>
    <w:rsid w:val="00237B32"/>
    <w:rsid w:val="003361E0"/>
    <w:rsid w:val="003A1C01"/>
    <w:rsid w:val="003A2259"/>
    <w:rsid w:val="003C79E5"/>
    <w:rsid w:val="00483A6A"/>
    <w:rsid w:val="00495D50"/>
    <w:rsid w:val="004B3A13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A75AF"/>
    <w:rsid w:val="005F64E6"/>
    <w:rsid w:val="00604A75"/>
    <w:rsid w:val="0065289A"/>
    <w:rsid w:val="0067226F"/>
    <w:rsid w:val="006E662C"/>
    <w:rsid w:val="006F63E2"/>
    <w:rsid w:val="00725C51"/>
    <w:rsid w:val="00820552"/>
    <w:rsid w:val="008344BC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BD3C75"/>
    <w:rsid w:val="00C0355B"/>
    <w:rsid w:val="00C45714"/>
    <w:rsid w:val="00C93056"/>
    <w:rsid w:val="00CA2E96"/>
    <w:rsid w:val="00CD2568"/>
    <w:rsid w:val="00D11966"/>
    <w:rsid w:val="00DA3098"/>
    <w:rsid w:val="00DB70BA"/>
    <w:rsid w:val="00DC0F74"/>
    <w:rsid w:val="00DD6622"/>
    <w:rsid w:val="00DE1823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E18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E1823"/>
    <w:rPr>
      <w:sz w:val="24"/>
    </w:rPr>
  </w:style>
  <w:style w:type="paragraph" w:styleId="ad">
    <w:name w:val="footer"/>
    <w:basedOn w:val="a"/>
    <w:link w:val="ae"/>
    <w:rsid w:val="00DE18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E182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4</cp:revision>
  <dcterms:created xsi:type="dcterms:W3CDTF">2019-03-26T04:02:00Z</dcterms:created>
  <dcterms:modified xsi:type="dcterms:W3CDTF">2019-04-09T11:01:00Z</dcterms:modified>
</cp:coreProperties>
</file>